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2DB51" w14:textId="77777777" w:rsidR="009E0BBF" w:rsidRDefault="009E0BBF" w:rsidP="009E0BB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CLERK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0146DB2" w14:textId="77777777" w:rsidR="009E0BBF" w:rsidRDefault="009E0BBF" w:rsidP="009E0BB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4AC11324" w14:textId="77777777" w:rsidR="009E0BBF" w:rsidRDefault="009E0BBF" w:rsidP="009E0BB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C081EDF" w14:textId="77777777" w:rsidR="009E0BBF" w:rsidRDefault="009E0BBF" w:rsidP="009E0BB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E954634" w14:textId="77777777" w:rsidR="009E0BBF" w:rsidRDefault="009E0BBF" w:rsidP="009E0BBF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0FB2EFAB" w14:textId="77777777" w:rsidR="009E0BBF" w:rsidRDefault="009E0BBF" w:rsidP="009E0BB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EA11E21" w14:textId="77777777" w:rsidR="009E0BBF" w:rsidRDefault="009E0BBF" w:rsidP="009E0BB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660DBBDE" w14:textId="77777777" w:rsidR="009E0BBF" w:rsidRDefault="009E0BBF" w:rsidP="009E0B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ED125C" w14:textId="77777777" w:rsidR="009E0BBF" w:rsidRDefault="009E0BBF" w:rsidP="009E0B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E61DAE" w14:textId="77777777" w:rsidR="009E0BBF" w:rsidRDefault="009E0BBF" w:rsidP="009E0B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2022</w:t>
      </w:r>
    </w:p>
    <w:p w14:paraId="16573AC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4E6D7" w14:textId="77777777" w:rsidR="009E0BBF" w:rsidRDefault="009E0BBF" w:rsidP="009139A6">
      <w:r>
        <w:separator/>
      </w:r>
    </w:p>
  </w:endnote>
  <w:endnote w:type="continuationSeparator" w:id="0">
    <w:p w14:paraId="6662F9BF" w14:textId="77777777" w:rsidR="009E0BBF" w:rsidRDefault="009E0B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036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307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1505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5A6CD" w14:textId="77777777" w:rsidR="009E0BBF" w:rsidRDefault="009E0BBF" w:rsidP="009139A6">
      <w:r>
        <w:separator/>
      </w:r>
    </w:p>
  </w:footnote>
  <w:footnote w:type="continuationSeparator" w:id="0">
    <w:p w14:paraId="4466E72D" w14:textId="77777777" w:rsidR="009E0BBF" w:rsidRDefault="009E0B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4998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445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3586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BBF"/>
    <w:rsid w:val="000666E0"/>
    <w:rsid w:val="002510B7"/>
    <w:rsid w:val="005C130B"/>
    <w:rsid w:val="00826F5C"/>
    <w:rsid w:val="009139A6"/>
    <w:rsid w:val="009448BB"/>
    <w:rsid w:val="009E0BBF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1CE0B"/>
  <w15:chartTrackingRefBased/>
  <w15:docId w15:val="{7091DA2C-BC9E-4194-8424-BBF80B7CC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2022-07-29T19:51:00Z</dcterms:created>
  <dcterms:modified xsi:type="dcterms:W3CDTF">2022-07-29T19:52:00Z</dcterms:modified>
</cp:coreProperties>
</file>